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E007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E00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8" w14:textId="6A048CA9" w:rsidR="00C44B8B" w:rsidRPr="0052681C" w:rsidRDefault="00504828" w:rsidP="008469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4828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4E1E00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B" w14:textId="291A8900" w:rsidR="00C44B8B" w:rsidRPr="00E94048" w:rsidRDefault="00C44B8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</w:tbl>
    <w:p w14:paraId="4E1E007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E00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8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E008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1E0082" w14:textId="77777777" w:rsidR="00C44B8B" w:rsidRPr="0052681C" w:rsidRDefault="00C44B8B" w:rsidP="00C44B8B"/>
    <w:p w14:paraId="4E1E0083" w14:textId="77777777" w:rsidR="00C44B8B" w:rsidRPr="0052681C" w:rsidRDefault="00C44B8B" w:rsidP="00C44B8B"/>
    <w:p w14:paraId="4E1E0084" w14:textId="77777777" w:rsidR="00C44B8B" w:rsidRPr="0052681C" w:rsidRDefault="00C44B8B" w:rsidP="00C44B8B"/>
    <w:p w14:paraId="4E1E008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E008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E0087" w14:textId="2CE2407C" w:rsidR="00612811" w:rsidRPr="00BE1FB3" w:rsidRDefault="002E43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E092C" w:rsidRPr="000E092C">
        <w:rPr>
          <w:b/>
          <w:sz w:val="26"/>
          <w:szCs w:val="26"/>
        </w:rPr>
        <w:t>Гаситель вибрации ГВУ(М)-2,4-3,2</w:t>
      </w:r>
      <w:r>
        <w:rPr>
          <w:b/>
          <w:sz w:val="26"/>
          <w:szCs w:val="26"/>
        </w:rPr>
        <w:t>)</w:t>
      </w:r>
      <w:r w:rsidR="00E94048">
        <w:rPr>
          <w:b/>
          <w:sz w:val="26"/>
          <w:szCs w:val="26"/>
        </w:rPr>
        <w:t xml:space="preserve"> или эквивалент</w:t>
      </w:r>
      <w:r w:rsidR="003F065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1FB3">
        <w:rPr>
          <w:b/>
          <w:sz w:val="26"/>
          <w:szCs w:val="26"/>
        </w:rPr>
        <w:t xml:space="preserve"> </w:t>
      </w:r>
      <w:r w:rsidR="00AA670B" w:rsidRPr="003F0654">
        <w:rPr>
          <w:b/>
          <w:sz w:val="26"/>
          <w:szCs w:val="26"/>
          <w:u w:val="single"/>
        </w:rPr>
        <w:t>202</w:t>
      </w:r>
      <w:r w:rsidR="00AA670B" w:rsidRPr="003F0654">
        <w:rPr>
          <w:b/>
          <w:sz w:val="26"/>
          <w:szCs w:val="26"/>
          <w:u w:val="single"/>
          <w:lang w:val="en-US"/>
        </w:rPr>
        <w:t>A</w:t>
      </w:r>
    </w:p>
    <w:p w14:paraId="4E1E008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E008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E008A" w14:textId="7A068895" w:rsidR="004F4E9E" w:rsidRPr="00BE1FB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E1FB3">
        <w:rPr>
          <w:sz w:val="24"/>
          <w:szCs w:val="24"/>
        </w:rPr>
        <w:t xml:space="preserve">Технические требования, характеристики </w:t>
      </w:r>
      <w:r w:rsidR="00770408" w:rsidRPr="00BE1FB3">
        <w:rPr>
          <w:sz w:val="24"/>
          <w:szCs w:val="24"/>
        </w:rPr>
        <w:t>линейной арматуры и гасителей вибрации</w:t>
      </w:r>
      <w:r w:rsidR="004F4E9E" w:rsidRPr="00BE1FB3">
        <w:rPr>
          <w:sz w:val="24"/>
          <w:szCs w:val="24"/>
        </w:rPr>
        <w:t xml:space="preserve"> должны соответствовать параметрам </w:t>
      </w:r>
      <w:r w:rsidR="00E60BE1">
        <w:rPr>
          <w:sz w:val="24"/>
          <w:szCs w:val="24"/>
        </w:rPr>
        <w:t>ТУ 3449-015</w:t>
      </w:r>
      <w:r w:rsidR="00A17DCF" w:rsidRPr="001A7FCA">
        <w:rPr>
          <w:sz w:val="24"/>
          <w:szCs w:val="24"/>
        </w:rPr>
        <w:t>-</w:t>
      </w:r>
      <w:r w:rsidR="00E60BE1">
        <w:rPr>
          <w:sz w:val="24"/>
          <w:szCs w:val="24"/>
        </w:rPr>
        <w:t>84716711</w:t>
      </w:r>
      <w:r w:rsidR="00A17DCF" w:rsidRPr="001A7FCA">
        <w:rPr>
          <w:sz w:val="24"/>
          <w:szCs w:val="24"/>
        </w:rPr>
        <w:t>-20</w:t>
      </w:r>
      <w:r w:rsidR="00E60BE1">
        <w:rPr>
          <w:sz w:val="24"/>
          <w:szCs w:val="24"/>
        </w:rPr>
        <w:t>09</w:t>
      </w:r>
      <w:r w:rsidRPr="00BE1FB3">
        <w:rPr>
          <w:sz w:val="24"/>
          <w:szCs w:val="24"/>
        </w:rPr>
        <w:t>.</w:t>
      </w:r>
    </w:p>
    <w:p w14:paraId="4E1E008B" w14:textId="77777777" w:rsidR="00A305DC" w:rsidRP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E1FB3">
        <w:rPr>
          <w:sz w:val="24"/>
          <w:szCs w:val="24"/>
        </w:rPr>
        <w:t xml:space="preserve">   </w:t>
      </w:r>
    </w:p>
    <w:p w14:paraId="4E1E008C" w14:textId="07FA0472" w:rsidR="00BE1FB3" w:rsidRDefault="007E6FCD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7E6FCD">
        <w:rPr>
          <w:noProof/>
          <w:sz w:val="24"/>
          <w:szCs w:val="24"/>
        </w:rPr>
        <w:drawing>
          <wp:inline distT="0" distB="0" distL="0" distR="0" wp14:anchorId="5D1FFAFA" wp14:editId="2EEC4188">
            <wp:extent cx="6152515" cy="196723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96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762A2" w14:textId="77777777" w:rsidR="00E94048" w:rsidRPr="00D945FE" w:rsidRDefault="00E94048" w:rsidP="00E9404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99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41"/>
        <w:gridCol w:w="1060"/>
        <w:gridCol w:w="1027"/>
        <w:gridCol w:w="1326"/>
        <w:gridCol w:w="758"/>
        <w:gridCol w:w="758"/>
        <w:gridCol w:w="646"/>
        <w:gridCol w:w="646"/>
        <w:gridCol w:w="646"/>
        <w:gridCol w:w="646"/>
        <w:gridCol w:w="646"/>
      </w:tblGrid>
      <w:tr w:rsidR="00E94048" w:rsidRPr="00D945FE" w14:paraId="79407FD4" w14:textId="77777777" w:rsidTr="00CE005E">
        <w:trPr>
          <w:jc w:val="center"/>
        </w:trPr>
        <w:tc>
          <w:tcPr>
            <w:tcW w:w="157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2FCEC6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Марка гасителя</w:t>
            </w:r>
          </w:p>
        </w:tc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C4763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Диаметр провода / каната, мм</w:t>
            </w:r>
          </w:p>
        </w:tc>
        <w:tc>
          <w:tcPr>
            <w:tcW w:w="9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EB896B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Марка зажима для провода / каната</w:t>
            </w:r>
          </w:p>
        </w:tc>
        <w:tc>
          <w:tcPr>
            <w:tcW w:w="12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03894A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Диапазон частот для данного типа провода и каната, Гц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B6B74B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Масса груза, кг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A2A92A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Габаритные размеры, мм</w:t>
            </w:r>
          </w:p>
        </w:tc>
      </w:tr>
      <w:tr w:rsidR="00E94048" w:rsidRPr="00D945FE" w14:paraId="645C457E" w14:textId="77777777" w:rsidTr="00CE005E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74E479" w14:textId="77777777" w:rsidR="00E94048" w:rsidRPr="00D945FE" w:rsidRDefault="00E94048" w:rsidP="00CE005E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6DC48F" w14:textId="77777777" w:rsidR="00E94048" w:rsidRPr="00D945FE" w:rsidRDefault="00E94048" w:rsidP="00CE005E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1A6A2E" w14:textId="77777777" w:rsidR="00E94048" w:rsidRPr="00D945FE" w:rsidRDefault="00E94048" w:rsidP="00CE005E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684473" w14:textId="77777777" w:rsidR="00E94048" w:rsidRPr="00D945FE" w:rsidRDefault="00E94048" w:rsidP="00CE005E">
            <w:pPr>
              <w:ind w:firstLine="0"/>
              <w:jc w:val="left"/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16AC2B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m1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D7D6E5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m2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5BF0F9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D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385BDF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H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294491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L1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383E40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L2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B8F358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L</w:t>
            </w:r>
          </w:p>
        </w:tc>
      </w:tr>
      <w:tr w:rsidR="00E94048" w:rsidRPr="00D945FE" w14:paraId="6512AF7E" w14:textId="77777777" w:rsidTr="00CE005E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E2DA66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ГВУ</w:t>
            </w:r>
            <w:r>
              <w:t>-</w:t>
            </w:r>
            <w:r w:rsidRPr="00D945FE">
              <w:t>2,4</w:t>
            </w:r>
            <w:r>
              <w:t>-3,2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E15CEA" w14:textId="77777777" w:rsidR="00E94048" w:rsidRPr="00D945FE" w:rsidRDefault="00E94048" w:rsidP="00CE005E">
            <w:pPr>
              <w:ind w:firstLine="0"/>
              <w:jc w:val="center"/>
            </w:pPr>
            <w:r>
              <w:t>28,1-38</w:t>
            </w:r>
            <w:r w:rsidRPr="00D945FE">
              <w:t xml:space="preserve"> /</w:t>
            </w:r>
            <w:r w:rsidRPr="00D945FE">
              <w:br/>
            </w:r>
            <w:r>
              <w:t>21-22,5</w:t>
            </w:r>
            <w:r w:rsidRPr="00D945FE"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B63906" w14:textId="77777777" w:rsidR="00E94048" w:rsidRPr="00D945FE" w:rsidRDefault="00E94048" w:rsidP="00CE005E">
            <w:pPr>
              <w:ind w:firstLine="0"/>
              <w:jc w:val="center"/>
            </w:pPr>
            <w:r>
              <w:t>3</w:t>
            </w:r>
            <w:r w:rsidRPr="00D945FE">
              <w:t>/</w:t>
            </w:r>
            <w: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B687FA" w14:textId="77777777" w:rsidR="00E94048" w:rsidRPr="00D945FE" w:rsidRDefault="00E94048" w:rsidP="00CE005E">
            <w:pPr>
              <w:ind w:firstLine="0"/>
              <w:jc w:val="center"/>
            </w:pPr>
            <w:r>
              <w:t>5-35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8B51C4" w14:textId="77777777" w:rsidR="00E94048" w:rsidRPr="00D945FE" w:rsidRDefault="00E94048" w:rsidP="00CE005E">
            <w:pPr>
              <w:ind w:firstLine="0"/>
              <w:jc w:val="center"/>
            </w:pPr>
            <w:r>
              <w:t>2,4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CCC523" w14:textId="77777777" w:rsidR="00E94048" w:rsidRPr="00D945FE" w:rsidRDefault="00E94048" w:rsidP="00CE005E">
            <w:pPr>
              <w:ind w:firstLine="0"/>
              <w:jc w:val="center"/>
            </w:pPr>
            <w:r>
              <w:t>3,2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B3AFFF" w14:textId="77777777" w:rsidR="00E94048" w:rsidRPr="00D945FE" w:rsidRDefault="00E94048" w:rsidP="00CE005E">
            <w:pPr>
              <w:ind w:firstLine="0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73B323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AC15F8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2</w:t>
            </w:r>
            <w:r>
              <w:t>5</w:t>
            </w:r>
            <w:r w:rsidRPr="00D945FE"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D36CCF" w14:textId="77777777" w:rsidR="00E94048" w:rsidRPr="00D945FE" w:rsidRDefault="00E94048" w:rsidP="00CE005E">
            <w:pPr>
              <w:ind w:firstLine="0"/>
              <w:jc w:val="center"/>
            </w:pPr>
            <w:r>
              <w:t>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02375C" w14:textId="77777777" w:rsidR="00E94048" w:rsidRPr="00D945FE" w:rsidRDefault="00E94048" w:rsidP="00CE005E">
            <w:pPr>
              <w:ind w:firstLine="0"/>
              <w:jc w:val="center"/>
            </w:pPr>
            <w:r w:rsidRPr="00D945FE">
              <w:t>5</w:t>
            </w:r>
            <w:r>
              <w:t>5</w:t>
            </w:r>
            <w:r w:rsidRPr="00D945FE">
              <w:t>0</w:t>
            </w:r>
          </w:p>
        </w:tc>
      </w:tr>
    </w:tbl>
    <w:p w14:paraId="18E36458" w14:textId="77777777" w:rsidR="00E94048" w:rsidRPr="00D945FE" w:rsidRDefault="00E94048" w:rsidP="00E9404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F056F2E" w14:textId="77777777" w:rsidR="007E6FCD" w:rsidRDefault="007E6FCD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B9E26C7" w14:textId="77777777" w:rsidR="00E94048" w:rsidRPr="00D945FE" w:rsidRDefault="00E94048" w:rsidP="00E940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45FE">
        <w:rPr>
          <w:b/>
          <w:bCs/>
          <w:sz w:val="26"/>
          <w:szCs w:val="26"/>
        </w:rPr>
        <w:t xml:space="preserve">Общие требования. </w:t>
      </w:r>
    </w:p>
    <w:p w14:paraId="5D428DD6" w14:textId="77777777" w:rsidR="00E94048" w:rsidRPr="00D945FE" w:rsidRDefault="00E94048" w:rsidP="00E9404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945FE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5D483A02" w14:textId="77777777" w:rsidR="00E94048" w:rsidRPr="00D945FE" w:rsidRDefault="00E94048" w:rsidP="00E94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продукция должна быть новой, ранее не использованной;</w:t>
      </w:r>
    </w:p>
    <w:p w14:paraId="36E654D0" w14:textId="77777777" w:rsidR="00E94048" w:rsidRPr="00D945FE" w:rsidRDefault="00E94048" w:rsidP="00E94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D509398" w14:textId="77777777" w:rsidR="00E94048" w:rsidRPr="00D945FE" w:rsidRDefault="00E94048" w:rsidP="00E94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3AF480" w14:textId="77777777" w:rsidR="00E94048" w:rsidRPr="00D945FE" w:rsidRDefault="00E94048" w:rsidP="00E94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</w:t>
      </w:r>
      <w:r w:rsidRPr="00D945F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C2BAE1" w14:textId="77777777" w:rsidR="00E94048" w:rsidRPr="00D945FE" w:rsidRDefault="00E94048" w:rsidP="00E94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</w:t>
      </w:r>
      <w:r w:rsidRPr="00D945F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887FE30" w14:textId="77777777" w:rsidR="00E94048" w:rsidRPr="00D945FE" w:rsidRDefault="00E94048" w:rsidP="00E94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D945FE">
        <w:rPr>
          <w:sz w:val="24"/>
          <w:szCs w:val="24"/>
        </w:rPr>
        <w:t>Россети</w:t>
      </w:r>
      <w:proofErr w:type="spellEnd"/>
      <w:r w:rsidRPr="00D945FE">
        <w:rPr>
          <w:sz w:val="24"/>
          <w:szCs w:val="24"/>
        </w:rPr>
        <w:t>»;</w:t>
      </w:r>
    </w:p>
    <w:p w14:paraId="242F56F9" w14:textId="77777777" w:rsidR="00E94048" w:rsidRPr="00D945FE" w:rsidRDefault="00E94048" w:rsidP="00E94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D945FE">
        <w:rPr>
          <w:sz w:val="24"/>
          <w:szCs w:val="24"/>
        </w:rPr>
        <w:t>Россети</w:t>
      </w:r>
      <w:proofErr w:type="spellEnd"/>
      <w:r w:rsidRPr="00D945FE">
        <w:rPr>
          <w:sz w:val="24"/>
          <w:szCs w:val="24"/>
        </w:rPr>
        <w:t>»;</w:t>
      </w:r>
    </w:p>
    <w:p w14:paraId="472858A3" w14:textId="77777777" w:rsidR="00E94048" w:rsidRPr="00D945FE" w:rsidRDefault="00E94048" w:rsidP="00E94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71DD384F" w14:textId="77777777" w:rsidR="00E94048" w:rsidRPr="00D945FE" w:rsidRDefault="00E94048" w:rsidP="00E9404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945F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EC61966" w14:textId="77777777" w:rsidR="00E94048" w:rsidRPr="004224E6" w:rsidRDefault="00E94048" w:rsidP="00E94048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</w:t>
      </w:r>
      <w:proofErr w:type="spellStart"/>
      <w:r w:rsidRPr="004224E6">
        <w:rPr>
          <w:bCs/>
          <w:sz w:val="24"/>
          <w:szCs w:val="24"/>
        </w:rPr>
        <w:t>Россети</w:t>
      </w:r>
      <w:proofErr w:type="spellEnd"/>
      <w:r w:rsidRPr="004224E6">
        <w:rPr>
          <w:bCs/>
          <w:sz w:val="24"/>
          <w:szCs w:val="24"/>
        </w:rPr>
        <w:t xml:space="preserve">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20C92AB5" w14:textId="77777777" w:rsidR="00E94048" w:rsidRPr="00D945FE" w:rsidRDefault="00E94048" w:rsidP="00E9404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D945FE">
        <w:rPr>
          <w:sz w:val="24"/>
          <w:szCs w:val="24"/>
        </w:rPr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6078349F" w14:textId="77777777" w:rsidR="00E94048" w:rsidRPr="00D945FE" w:rsidRDefault="00E94048" w:rsidP="00E94048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ТУ 3449-001-52819896-2010 «Арматура линейная»;</w:t>
      </w:r>
    </w:p>
    <w:p w14:paraId="7E87B3EA" w14:textId="77777777" w:rsidR="00E94048" w:rsidRPr="00D945FE" w:rsidRDefault="00E94048" w:rsidP="00E9404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70E1763" w14:textId="77777777" w:rsidR="00E94048" w:rsidRPr="00D945FE" w:rsidRDefault="00E94048" w:rsidP="00E9404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945FE">
        <w:rPr>
          <w:sz w:val="24"/>
          <w:szCs w:val="24"/>
        </w:rPr>
        <w:t>2.4. Упаковка, транспортирование, условия и сроки хранения.</w:t>
      </w:r>
    </w:p>
    <w:p w14:paraId="32A402B6" w14:textId="77777777" w:rsidR="00E94048" w:rsidRPr="00D945FE" w:rsidRDefault="00E94048" w:rsidP="00E94048">
      <w:pPr>
        <w:spacing w:line="276" w:lineRule="auto"/>
        <w:ind w:firstLine="709"/>
        <w:rPr>
          <w:sz w:val="24"/>
          <w:szCs w:val="24"/>
        </w:rPr>
      </w:pPr>
      <w:r w:rsidRPr="00D945FE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5908E079" w14:textId="77777777" w:rsidR="00E94048" w:rsidRPr="00D945FE" w:rsidRDefault="00E94048" w:rsidP="00E94048">
      <w:pPr>
        <w:spacing w:line="276" w:lineRule="auto"/>
        <w:ind w:firstLine="709"/>
        <w:rPr>
          <w:sz w:val="24"/>
          <w:szCs w:val="24"/>
        </w:rPr>
      </w:pPr>
      <w:r w:rsidRPr="00D945FE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4498726D" w14:textId="77777777" w:rsidR="00E94048" w:rsidRPr="00D945FE" w:rsidRDefault="00E94048" w:rsidP="00E94048">
      <w:pPr>
        <w:spacing w:line="276" w:lineRule="auto"/>
        <w:ind w:firstLine="709"/>
        <w:rPr>
          <w:sz w:val="24"/>
          <w:szCs w:val="24"/>
        </w:rPr>
      </w:pPr>
      <w:r w:rsidRPr="00D945F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76A8BBA" w14:textId="77777777" w:rsidR="00E94048" w:rsidRPr="00D945FE" w:rsidRDefault="00E94048" w:rsidP="00E940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D7F2707" w14:textId="77777777" w:rsidR="00E94048" w:rsidRPr="00D945FE" w:rsidRDefault="00E94048" w:rsidP="00E940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20903D2" w14:textId="77777777" w:rsidR="00E94048" w:rsidRPr="00D945FE" w:rsidRDefault="00E94048" w:rsidP="00E9404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945FE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EE465AF" w14:textId="77777777" w:rsidR="00E94048" w:rsidRPr="00D945FE" w:rsidRDefault="00E94048" w:rsidP="00E940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B1DAE9C" w14:textId="77777777" w:rsidR="00E94048" w:rsidRPr="00D945FE" w:rsidRDefault="00E94048" w:rsidP="00E940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CC06DD1" w14:textId="77777777" w:rsidR="00E94048" w:rsidRPr="00D945FE" w:rsidRDefault="00E94048" w:rsidP="00E940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D41A7EB" w14:textId="77777777" w:rsidR="00E94048" w:rsidRPr="00D945FE" w:rsidRDefault="00E94048" w:rsidP="00E940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45FE">
        <w:rPr>
          <w:b/>
          <w:bCs/>
          <w:sz w:val="26"/>
          <w:szCs w:val="26"/>
        </w:rPr>
        <w:t>Гарантийные обязательства.</w:t>
      </w:r>
    </w:p>
    <w:p w14:paraId="7AD3B6AA" w14:textId="77777777" w:rsidR="00E94048" w:rsidRPr="00D945FE" w:rsidRDefault="00E94048" w:rsidP="00E940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Гарантия на поставляемую продукцию должна рас</w:t>
      </w:r>
      <w:r>
        <w:rPr>
          <w:sz w:val="24"/>
          <w:szCs w:val="24"/>
        </w:rPr>
        <w:t>пространяться не менее чем на 60</w:t>
      </w:r>
      <w:r w:rsidRPr="00D945F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945FE">
        <w:rPr>
          <w:szCs w:val="24"/>
        </w:rPr>
        <w:t>л</w:t>
      </w:r>
      <w:r w:rsidRPr="00D945FE">
        <w:rPr>
          <w:sz w:val="24"/>
          <w:szCs w:val="24"/>
        </w:rPr>
        <w:t>инейн</w:t>
      </w:r>
      <w:r w:rsidRPr="00D945FE">
        <w:rPr>
          <w:szCs w:val="24"/>
        </w:rPr>
        <w:t xml:space="preserve">ой </w:t>
      </w:r>
      <w:r w:rsidRPr="00D945F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7137EDC" w14:textId="77777777" w:rsidR="00E94048" w:rsidRPr="00D945FE" w:rsidRDefault="00E94048" w:rsidP="00E940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F6955D" w14:textId="77777777" w:rsidR="00E94048" w:rsidRPr="00D945FE" w:rsidRDefault="00E94048" w:rsidP="00E940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945FE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BCCE9A6" w14:textId="77777777" w:rsidR="00E94048" w:rsidRPr="00D945FE" w:rsidRDefault="00E94048" w:rsidP="00E940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F2C6F7A" w14:textId="77777777" w:rsidR="00E94048" w:rsidRPr="00D945FE" w:rsidRDefault="00E94048" w:rsidP="00E940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BD83EC" w14:textId="77777777" w:rsidR="00E94048" w:rsidRPr="00D945FE" w:rsidRDefault="00E94048" w:rsidP="00E940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45F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F7ABE16" w14:textId="77777777" w:rsidR="00E94048" w:rsidRPr="00D945FE" w:rsidRDefault="00E94048" w:rsidP="00E940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2DB4B86" w14:textId="77777777" w:rsidR="00E94048" w:rsidRPr="00D945FE" w:rsidRDefault="00E94048" w:rsidP="00E940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>- паспорт по нормативной документации, утвержденной в установленном порядке;</w:t>
      </w:r>
    </w:p>
    <w:p w14:paraId="41ED457F" w14:textId="77777777" w:rsidR="00E94048" w:rsidRPr="00D945FE" w:rsidRDefault="00E94048" w:rsidP="00E940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68FEF9B" w14:textId="77777777" w:rsidR="00E94048" w:rsidRPr="00D945FE" w:rsidRDefault="00E94048" w:rsidP="00E940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AE7D850" w14:textId="77777777" w:rsidR="00E94048" w:rsidRPr="00D945FE" w:rsidRDefault="00E94048" w:rsidP="00E940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B624815" w14:textId="77777777" w:rsidR="00E94048" w:rsidRPr="00D945FE" w:rsidRDefault="00E94048" w:rsidP="00E940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474315D" w14:textId="77777777" w:rsidR="00E94048" w:rsidRPr="00D945FE" w:rsidRDefault="00E94048" w:rsidP="00E940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8966732" w14:textId="77777777" w:rsidR="00E94048" w:rsidRPr="00D945FE" w:rsidRDefault="00E94048" w:rsidP="00E9404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D01BBA9" w14:textId="77777777" w:rsidR="00E94048" w:rsidRPr="00D945FE" w:rsidRDefault="00E94048" w:rsidP="00E9404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6891BB5" w14:textId="77777777" w:rsidR="00E94048" w:rsidRPr="00D945FE" w:rsidRDefault="00E94048" w:rsidP="00E9404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945FE">
        <w:rPr>
          <w:b/>
          <w:bCs/>
          <w:sz w:val="26"/>
          <w:szCs w:val="26"/>
        </w:rPr>
        <w:t>Правила приемки продукции.</w:t>
      </w:r>
    </w:p>
    <w:p w14:paraId="64F8DC5F" w14:textId="77777777" w:rsidR="00E94048" w:rsidRPr="00D945FE" w:rsidRDefault="00E94048" w:rsidP="00E940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</w:t>
      </w:r>
      <w:r w:rsidRPr="00D945FE">
        <w:rPr>
          <w:szCs w:val="24"/>
        </w:rPr>
        <w:t>» и ответственными представителями Поставщика при получении их на склад.</w:t>
      </w:r>
    </w:p>
    <w:p w14:paraId="3A2B1EC0" w14:textId="77777777" w:rsidR="00E94048" w:rsidRPr="00D945FE" w:rsidRDefault="00E94048" w:rsidP="00E9404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1E00D8" w14:textId="77777777" w:rsidR="001D6900" w:rsidRPr="0052681C" w:rsidRDefault="001D6900" w:rsidP="00451C4D">
      <w:pPr>
        <w:rPr>
          <w:sz w:val="26"/>
          <w:szCs w:val="26"/>
        </w:rPr>
      </w:pPr>
    </w:p>
    <w:p w14:paraId="4E1E00D9" w14:textId="77777777" w:rsidR="004A2665" w:rsidRPr="0052681C" w:rsidRDefault="004A2665" w:rsidP="00451C4D">
      <w:pPr>
        <w:rPr>
          <w:sz w:val="26"/>
          <w:szCs w:val="26"/>
        </w:rPr>
      </w:pPr>
    </w:p>
    <w:p w14:paraId="4E1E00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E00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E1E00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6C19C" w14:textId="77777777" w:rsidR="00A43119" w:rsidRDefault="00A43119">
      <w:r>
        <w:separator/>
      </w:r>
    </w:p>
  </w:endnote>
  <w:endnote w:type="continuationSeparator" w:id="0">
    <w:p w14:paraId="625121F9" w14:textId="77777777" w:rsidR="00A43119" w:rsidRDefault="00A4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C87FF" w14:textId="77777777" w:rsidR="00A43119" w:rsidRDefault="00A43119">
      <w:r>
        <w:separator/>
      </w:r>
    </w:p>
  </w:footnote>
  <w:footnote w:type="continuationSeparator" w:id="0">
    <w:p w14:paraId="3E386253" w14:textId="77777777" w:rsidR="00A43119" w:rsidRDefault="00A43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E00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E00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3E33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62A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2C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6F5D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D71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1BF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0E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8D3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68B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D38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FC4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6FCD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237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3B4"/>
    <w:rsid w:val="0084697B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05B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031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0FF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119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1AB9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9D7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3D74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BE1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048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06A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1E0076"/>
  <w15:docId w15:val="{EAAF2256-9E5C-45F1-83E1-8000DDED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821237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68B10BCF-5B87-4E46-A1EB-F162BF1686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C3CEBA-F230-44FA-A691-F75EE864C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31</TotalTime>
  <Pages>4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Лепейко Марина Викторовна</cp:lastModifiedBy>
  <cp:revision>2</cp:revision>
  <cp:lastPrinted>2010-09-30T13:29:00Z</cp:lastPrinted>
  <dcterms:created xsi:type="dcterms:W3CDTF">2019-10-23T14:43:00Z</dcterms:created>
  <dcterms:modified xsi:type="dcterms:W3CDTF">2023-02-16T06:21:00Z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